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AC869" w14:textId="77777777" w:rsidR="00E0155B" w:rsidRDefault="00E0155B" w:rsidP="00E015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ex.1414)</w:t>
      </w:r>
    </w:p>
    <w:p w14:paraId="60970B2E" w14:textId="77777777" w:rsidR="00E0155B" w:rsidRDefault="00E0155B" w:rsidP="00E015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Weaver.</w:t>
      </w:r>
    </w:p>
    <w:p w14:paraId="1D94D5E7" w14:textId="77777777" w:rsidR="00E0155B" w:rsidRDefault="00E0155B" w:rsidP="00E0155B">
      <w:pPr>
        <w:pStyle w:val="NoSpacing"/>
        <w:rPr>
          <w:rFonts w:cs="Times New Roman"/>
          <w:szCs w:val="24"/>
        </w:rPr>
      </w:pPr>
    </w:p>
    <w:p w14:paraId="71DED1DC" w14:textId="77777777" w:rsidR="00E0155B" w:rsidRDefault="00E0155B" w:rsidP="00E0155B">
      <w:pPr>
        <w:pStyle w:val="NoSpacing"/>
        <w:rPr>
          <w:rFonts w:cs="Times New Roman"/>
          <w:szCs w:val="24"/>
        </w:rPr>
      </w:pPr>
    </w:p>
    <w:p w14:paraId="0C25E80D" w14:textId="77777777" w:rsidR="00E0155B" w:rsidRDefault="00E0155B" w:rsidP="00E015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2543E968" w14:textId="77777777" w:rsidR="00E0155B" w:rsidRDefault="00E0155B" w:rsidP="00E015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 He was hanged soon after the revolt.</w:t>
      </w:r>
    </w:p>
    <w:p w14:paraId="395DF47A" w14:textId="77777777" w:rsidR="00E0155B" w:rsidRDefault="00E0155B" w:rsidP="00E0155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pp.241-3)</w:t>
      </w:r>
    </w:p>
    <w:p w14:paraId="6478C0EA" w14:textId="77777777" w:rsidR="00E0155B" w:rsidRDefault="00E0155B" w:rsidP="00E0155B">
      <w:pPr>
        <w:pStyle w:val="NoSpacing"/>
        <w:rPr>
          <w:rFonts w:cs="Times New Roman"/>
          <w:szCs w:val="24"/>
        </w:rPr>
      </w:pPr>
    </w:p>
    <w:p w14:paraId="078DAD9F" w14:textId="77777777" w:rsidR="00E0155B" w:rsidRDefault="00E0155B" w:rsidP="00E0155B">
      <w:pPr>
        <w:pStyle w:val="NoSpacing"/>
        <w:rPr>
          <w:rFonts w:cs="Times New Roman"/>
          <w:szCs w:val="24"/>
        </w:rPr>
      </w:pPr>
    </w:p>
    <w:p w14:paraId="614A73B8" w14:textId="77777777" w:rsidR="00E0155B" w:rsidRDefault="00E0155B" w:rsidP="00E015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0A9A9D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71EF" w14:textId="77777777" w:rsidR="00E0155B" w:rsidRDefault="00E0155B" w:rsidP="009139A6">
      <w:r>
        <w:separator/>
      </w:r>
    </w:p>
  </w:endnote>
  <w:endnote w:type="continuationSeparator" w:id="0">
    <w:p w14:paraId="4971DE6A" w14:textId="77777777" w:rsidR="00E0155B" w:rsidRDefault="00E015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DA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73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B0C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06F7A" w14:textId="77777777" w:rsidR="00E0155B" w:rsidRDefault="00E0155B" w:rsidP="009139A6">
      <w:r>
        <w:separator/>
      </w:r>
    </w:p>
  </w:footnote>
  <w:footnote w:type="continuationSeparator" w:id="0">
    <w:p w14:paraId="24940BDB" w14:textId="77777777" w:rsidR="00E0155B" w:rsidRDefault="00E015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2A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B1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AE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55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155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86A8C"/>
  <w15:chartTrackingRefBased/>
  <w15:docId w15:val="{DBFBB0A4-8B96-4478-929E-61CB6FB8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2023-03-13T17:02:00Z</dcterms:created>
  <dcterms:modified xsi:type="dcterms:W3CDTF">2023-03-13T17:03:00Z</dcterms:modified>
</cp:coreProperties>
</file>